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D6FFD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Pr="009D6FFD">
        <w:rPr>
          <w:rFonts w:ascii="Corbel" w:hAnsi="Corbel"/>
          <w:b/>
          <w:bCs/>
        </w:rPr>
        <w:tab/>
      </w:r>
      <w:r w:rsidR="00840C67" w:rsidRPr="00840C67">
        <w:rPr>
          <w:rFonts w:ascii="Corbel" w:hAnsi="Corbel"/>
          <w:bCs/>
          <w:i/>
        </w:rPr>
        <w:t>Załącznik nr 1.5 do Zarządzenia Rektora UR  nr 61/2025</w:t>
      </w:r>
    </w:p>
    <w:p w:rsidR="0085747A" w:rsidRPr="009D6FF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D6FFD">
        <w:rPr>
          <w:rFonts w:ascii="Corbel" w:hAnsi="Corbel"/>
          <w:b/>
          <w:smallCaps/>
        </w:rPr>
        <w:t>SYLABUS</w:t>
      </w:r>
    </w:p>
    <w:p w:rsidR="0085747A" w:rsidRPr="009D6FF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D6FFD">
        <w:rPr>
          <w:rFonts w:ascii="Corbel" w:hAnsi="Corbel"/>
          <w:b/>
          <w:smallCaps/>
        </w:rPr>
        <w:t>dotyczy cyklu kształcenia</w:t>
      </w:r>
      <w:r w:rsidR="00770BB8">
        <w:rPr>
          <w:rFonts w:ascii="Corbel" w:hAnsi="Corbel"/>
          <w:b/>
          <w:smallCaps/>
        </w:rPr>
        <w:t xml:space="preserve"> </w:t>
      </w:r>
      <w:r w:rsidR="00530EC6" w:rsidRPr="009D6FFD">
        <w:rPr>
          <w:rFonts w:ascii="Corbel" w:hAnsi="Corbel"/>
          <w:i/>
          <w:smallCaps/>
        </w:rPr>
        <w:t>202</w:t>
      </w:r>
      <w:r w:rsidR="002C2784">
        <w:rPr>
          <w:rFonts w:ascii="Corbel" w:hAnsi="Corbel"/>
          <w:i/>
          <w:smallCaps/>
        </w:rPr>
        <w:t>6</w:t>
      </w:r>
      <w:r w:rsidR="00530EC6" w:rsidRPr="009D6FFD">
        <w:rPr>
          <w:rFonts w:ascii="Corbel" w:hAnsi="Corbel"/>
          <w:i/>
          <w:smallCaps/>
        </w:rPr>
        <w:t>-202</w:t>
      </w:r>
      <w:r w:rsidR="002C2784">
        <w:rPr>
          <w:rFonts w:ascii="Corbel" w:hAnsi="Corbel"/>
          <w:i/>
          <w:smallCaps/>
        </w:rPr>
        <w:t>8</w:t>
      </w:r>
    </w:p>
    <w:p w:rsidR="0085747A" w:rsidRPr="009D6FFD" w:rsidRDefault="0085747A" w:rsidP="00EA4832">
      <w:pPr>
        <w:spacing w:after="0" w:line="240" w:lineRule="exact"/>
        <w:jc w:val="both"/>
        <w:rPr>
          <w:rFonts w:ascii="Corbel" w:hAnsi="Corbel"/>
        </w:rPr>
      </w:pPr>
    </w:p>
    <w:p w:rsidR="00445970" w:rsidRPr="009D6FFD" w:rsidRDefault="00445970" w:rsidP="00BF36BB">
      <w:pPr>
        <w:spacing w:after="0" w:line="240" w:lineRule="exact"/>
        <w:jc w:val="center"/>
        <w:rPr>
          <w:rFonts w:ascii="Corbel" w:hAnsi="Corbel"/>
        </w:rPr>
      </w:pPr>
      <w:r w:rsidRPr="009D6FFD">
        <w:rPr>
          <w:rFonts w:ascii="Corbel" w:hAnsi="Corbel"/>
        </w:rPr>
        <w:t xml:space="preserve">Rok akademicki   </w:t>
      </w:r>
      <w:r w:rsidR="00EB33AE" w:rsidRPr="009D6FFD">
        <w:rPr>
          <w:rFonts w:ascii="Corbel" w:hAnsi="Corbel"/>
        </w:rPr>
        <w:t>202</w:t>
      </w:r>
      <w:r w:rsidR="002C2784">
        <w:rPr>
          <w:rFonts w:ascii="Corbel" w:hAnsi="Corbel"/>
        </w:rPr>
        <w:t>7</w:t>
      </w:r>
      <w:r w:rsidR="006C535A">
        <w:rPr>
          <w:rFonts w:ascii="Corbel" w:hAnsi="Corbel"/>
        </w:rPr>
        <w:t>/202</w:t>
      </w:r>
      <w:r w:rsidR="002C2784">
        <w:rPr>
          <w:rFonts w:ascii="Corbel" w:hAnsi="Corbel"/>
        </w:rPr>
        <w:t>8</w:t>
      </w:r>
      <w:bookmarkStart w:id="0" w:name="_GoBack"/>
      <w:bookmarkEnd w:id="0"/>
    </w:p>
    <w:p w:rsidR="0085747A" w:rsidRPr="009D6FFD" w:rsidRDefault="0085747A" w:rsidP="009C54AE">
      <w:pPr>
        <w:spacing w:after="0" w:line="240" w:lineRule="auto"/>
        <w:rPr>
          <w:rFonts w:ascii="Corbel" w:hAnsi="Corbel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9D6FFD">
        <w:rPr>
          <w:rFonts w:ascii="Corbel" w:hAnsi="Corbel"/>
          <w:sz w:val="22"/>
        </w:rPr>
        <w:t xml:space="preserve">1. </w:t>
      </w:r>
      <w:r w:rsidR="0085747A" w:rsidRPr="009D6FFD">
        <w:rPr>
          <w:rFonts w:ascii="Corbel" w:hAnsi="Corbel"/>
          <w:sz w:val="22"/>
        </w:rPr>
        <w:t xml:space="preserve">Podstawowe </w:t>
      </w:r>
      <w:r w:rsidR="00445970" w:rsidRPr="009D6FFD">
        <w:rPr>
          <w:rFonts w:ascii="Corbel" w:hAnsi="Corbel"/>
          <w:sz w:val="22"/>
        </w:rPr>
        <w:t>informacje o przedmiocie</w:t>
      </w:r>
    </w:p>
    <w:p w:rsidR="00BF36BB" w:rsidRPr="009D6FFD" w:rsidRDefault="00BF36BB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D6FFD" w:rsidRDefault="001A50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 xml:space="preserve">Pedagogika </w:t>
            </w:r>
            <w:r w:rsidR="00BF36BB">
              <w:rPr>
                <w:rFonts w:ascii="Corbel" w:hAnsi="Corbel"/>
                <w:b w:val="0"/>
                <w:sz w:val="22"/>
              </w:rPr>
              <w:t>s</w:t>
            </w:r>
            <w:r w:rsidRPr="009D6FFD">
              <w:rPr>
                <w:rFonts w:ascii="Corbel" w:hAnsi="Corbel"/>
                <w:b w:val="0"/>
                <w:sz w:val="22"/>
              </w:rPr>
              <w:t>pecjalna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9D6FFD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D6FF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9D6FFD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D6FFD" w:rsidRDefault="00514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514378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D6FFD" w:rsidRDefault="009D6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I</w:t>
            </w:r>
            <w:r w:rsidR="001A50CF" w:rsidRPr="009D6FFD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9D6FFD">
              <w:rPr>
                <w:rFonts w:ascii="Corbel" w:hAnsi="Corbel"/>
                <w:b w:val="0"/>
                <w:sz w:val="22"/>
              </w:rPr>
              <w:t>o</w:t>
            </w:r>
            <w:r w:rsidR="00B12F18" w:rsidRPr="009D6FFD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s</w:t>
            </w:r>
            <w:r w:rsidR="00B12F18" w:rsidRPr="009D6FFD">
              <w:rPr>
                <w:rFonts w:ascii="Corbel" w:hAnsi="Corbel"/>
                <w:b w:val="0"/>
                <w:sz w:val="22"/>
              </w:rPr>
              <w:t>tacjonarne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9D6FFD">
              <w:rPr>
                <w:rFonts w:ascii="Corbel" w:hAnsi="Corbel"/>
                <w:sz w:val="22"/>
                <w:szCs w:val="22"/>
              </w:rPr>
              <w:t>/y</w:t>
            </w:r>
            <w:r w:rsidRPr="009D6FFD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 xml:space="preserve">rok </w:t>
            </w:r>
            <w:r w:rsidR="00B12F18" w:rsidRPr="009D6FFD">
              <w:rPr>
                <w:rFonts w:ascii="Corbel" w:hAnsi="Corbel"/>
                <w:b w:val="0"/>
                <w:sz w:val="22"/>
              </w:rPr>
              <w:t>II</w:t>
            </w:r>
            <w:r w:rsidRPr="009D6FFD">
              <w:rPr>
                <w:rFonts w:ascii="Corbel" w:hAnsi="Corbel"/>
                <w:b w:val="0"/>
                <w:sz w:val="22"/>
              </w:rPr>
              <w:t xml:space="preserve">, </w:t>
            </w:r>
            <w:r w:rsidR="00B12F18" w:rsidRPr="009D6FFD">
              <w:rPr>
                <w:rFonts w:ascii="Corbel" w:hAnsi="Corbel"/>
                <w:b w:val="0"/>
                <w:sz w:val="22"/>
              </w:rPr>
              <w:t>semestr</w:t>
            </w:r>
            <w:r w:rsidRPr="009D6FFD">
              <w:rPr>
                <w:rFonts w:ascii="Corbel" w:hAnsi="Corbel"/>
                <w:b w:val="0"/>
                <w:sz w:val="22"/>
              </w:rPr>
              <w:t xml:space="preserve"> 3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D6FFD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9D6FFD" w:rsidTr="00B819C8">
        <w:tc>
          <w:tcPr>
            <w:tcW w:w="2694" w:type="dxa"/>
            <w:vAlign w:val="center"/>
          </w:tcPr>
          <w:p w:rsidR="00923D7D" w:rsidRPr="009D6FF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D6FFD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D6FFD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D6FFD" w:rsidRDefault="00B47E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d</w:t>
            </w:r>
            <w:r w:rsidR="00BB221F" w:rsidRPr="009D6FFD">
              <w:rPr>
                <w:rFonts w:ascii="Corbel" w:hAnsi="Corbel"/>
                <w:b w:val="0"/>
                <w:sz w:val="22"/>
              </w:rPr>
              <w:t xml:space="preserve">r hab. </w:t>
            </w:r>
            <w:r w:rsidR="007A2B55">
              <w:rPr>
                <w:rFonts w:ascii="Corbel" w:hAnsi="Corbel"/>
                <w:b w:val="0"/>
                <w:sz w:val="22"/>
              </w:rPr>
              <w:t xml:space="preserve">Krystyna Barłóg Prof. UR </w:t>
            </w:r>
          </w:p>
        </w:tc>
      </w:tr>
      <w:tr w:rsidR="0085747A" w:rsidRPr="009D6FFD" w:rsidTr="00B819C8">
        <w:tc>
          <w:tcPr>
            <w:tcW w:w="2694" w:type="dxa"/>
            <w:vAlign w:val="center"/>
          </w:tcPr>
          <w:p w:rsidR="0085747A" w:rsidRPr="009D6FF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D6FFD" w:rsidRDefault="00B47E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d</w:t>
            </w:r>
            <w:r w:rsidR="007A2B55">
              <w:rPr>
                <w:rFonts w:ascii="Corbel" w:hAnsi="Corbel"/>
                <w:b w:val="0"/>
                <w:sz w:val="22"/>
              </w:rPr>
              <w:t xml:space="preserve">r hab. Krystyna Barłóg Prof. UR </w:t>
            </w:r>
          </w:p>
        </w:tc>
      </w:tr>
    </w:tbl>
    <w:p w:rsidR="0085747A" w:rsidRPr="009D6FF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9D6FFD">
        <w:rPr>
          <w:rFonts w:ascii="Corbel" w:hAnsi="Corbel"/>
          <w:szCs w:val="22"/>
        </w:rPr>
        <w:t xml:space="preserve">* </w:t>
      </w:r>
      <w:r w:rsidRPr="009D6FFD">
        <w:rPr>
          <w:rFonts w:ascii="Corbel" w:hAnsi="Corbel"/>
          <w:i/>
          <w:szCs w:val="22"/>
        </w:rPr>
        <w:t>-</w:t>
      </w:r>
      <w:proofErr w:type="spellStart"/>
      <w:r w:rsidR="00B90885" w:rsidRPr="009D6FFD">
        <w:rPr>
          <w:rFonts w:ascii="Corbel" w:hAnsi="Corbel"/>
          <w:b w:val="0"/>
          <w:i/>
          <w:szCs w:val="22"/>
        </w:rPr>
        <w:t>opcjonalni</w:t>
      </w:r>
      <w:r w:rsidR="00B90885" w:rsidRPr="009D6FFD">
        <w:rPr>
          <w:rFonts w:ascii="Corbel" w:hAnsi="Corbel"/>
          <w:b w:val="0"/>
          <w:szCs w:val="22"/>
        </w:rPr>
        <w:t>e,</w:t>
      </w:r>
      <w:r w:rsidRPr="009D6FFD">
        <w:rPr>
          <w:rFonts w:ascii="Corbel" w:hAnsi="Corbel"/>
          <w:b w:val="0"/>
          <w:i/>
          <w:szCs w:val="22"/>
        </w:rPr>
        <w:t>zgodnie</w:t>
      </w:r>
      <w:proofErr w:type="spellEnd"/>
      <w:r w:rsidRPr="009D6FFD">
        <w:rPr>
          <w:rFonts w:ascii="Corbel" w:hAnsi="Corbel"/>
          <w:b w:val="0"/>
          <w:i/>
          <w:szCs w:val="22"/>
        </w:rPr>
        <w:t xml:space="preserve"> z ustaleniami </w:t>
      </w:r>
      <w:r w:rsidR="00B90885" w:rsidRPr="009D6FFD">
        <w:rPr>
          <w:rFonts w:ascii="Corbel" w:hAnsi="Corbel"/>
          <w:b w:val="0"/>
          <w:i/>
          <w:szCs w:val="22"/>
        </w:rPr>
        <w:t>w Jednostce</w:t>
      </w:r>
    </w:p>
    <w:p w:rsidR="00923D7D" w:rsidRPr="009D6FFD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9D6FFD">
        <w:rPr>
          <w:rFonts w:ascii="Corbel" w:hAnsi="Corbel"/>
          <w:szCs w:val="22"/>
        </w:rPr>
        <w:t>1.</w:t>
      </w:r>
      <w:r w:rsidR="00E22FBC" w:rsidRPr="009D6FFD">
        <w:rPr>
          <w:rFonts w:ascii="Corbel" w:hAnsi="Corbel"/>
          <w:szCs w:val="22"/>
        </w:rPr>
        <w:t>1</w:t>
      </w:r>
      <w:r w:rsidRPr="009D6FFD">
        <w:rPr>
          <w:rFonts w:ascii="Corbel" w:hAnsi="Corbel"/>
          <w:szCs w:val="22"/>
        </w:rPr>
        <w:t xml:space="preserve">.Formy zajęć dydaktycznych, wymiar godzin i punktów ECTS </w:t>
      </w:r>
    </w:p>
    <w:p w:rsidR="00BF36BB" w:rsidRPr="009D6FFD" w:rsidRDefault="00BF36BB" w:rsidP="009C54AE">
      <w:pPr>
        <w:pStyle w:val="Podpunkty"/>
        <w:ind w:left="284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D6FFD" w:rsidTr="001A50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Semestr</w:t>
            </w:r>
          </w:p>
          <w:p w:rsidR="00015B8F" w:rsidRPr="009D6FF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(</w:t>
            </w:r>
            <w:r w:rsidR="00363F78" w:rsidRPr="009D6FFD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D6FFD">
              <w:rPr>
                <w:rFonts w:ascii="Corbel" w:hAnsi="Corbel"/>
                <w:sz w:val="22"/>
              </w:rPr>
              <w:t>Wykł</w:t>
            </w:r>
            <w:proofErr w:type="spellEnd"/>
            <w:r w:rsidRPr="009D6FF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D6FFD">
              <w:rPr>
                <w:rFonts w:ascii="Corbel" w:hAnsi="Corbel"/>
                <w:sz w:val="22"/>
              </w:rPr>
              <w:t>Konw</w:t>
            </w:r>
            <w:proofErr w:type="spellEnd"/>
            <w:r w:rsidRPr="009D6FF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D6FFD">
              <w:rPr>
                <w:rFonts w:ascii="Corbel" w:hAnsi="Corbel"/>
                <w:sz w:val="22"/>
              </w:rPr>
              <w:t>Sem</w:t>
            </w:r>
            <w:proofErr w:type="spellEnd"/>
            <w:r w:rsidRPr="009D6FF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D6FFD">
              <w:rPr>
                <w:rFonts w:ascii="Corbel" w:hAnsi="Corbel"/>
                <w:sz w:val="22"/>
              </w:rPr>
              <w:t>Prakt</w:t>
            </w:r>
            <w:proofErr w:type="spellEnd"/>
            <w:r w:rsidRPr="009D6FF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D6FFD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D6F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9D6FFD">
              <w:rPr>
                <w:rFonts w:ascii="Corbel" w:hAnsi="Corbel"/>
                <w:b/>
                <w:sz w:val="22"/>
              </w:rPr>
              <w:t>Liczba pkt</w:t>
            </w:r>
            <w:r w:rsidR="00B90885" w:rsidRPr="009D6FFD">
              <w:rPr>
                <w:rFonts w:ascii="Corbel" w:hAnsi="Corbel"/>
                <w:b/>
                <w:sz w:val="22"/>
              </w:rPr>
              <w:t>.</w:t>
            </w:r>
            <w:r w:rsidRPr="009D6FFD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9D6FFD" w:rsidTr="001A50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D6FFD" w:rsidRDefault="001A50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1A50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D6FF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D6F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157D4" w:rsidRDefault="00A157D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:rsidR="00BF36BB" w:rsidRPr="009D6FFD" w:rsidRDefault="00BF36BB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A157D4" w:rsidRDefault="00A157D4" w:rsidP="00A157D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>1.2.</w:t>
      </w:r>
      <w:r w:rsidRPr="009D6FFD">
        <w:rPr>
          <w:rFonts w:ascii="Corbel" w:hAnsi="Corbel"/>
          <w:smallCaps w:val="0"/>
          <w:sz w:val="22"/>
        </w:rPr>
        <w:tab/>
        <w:t xml:space="preserve">Sposób realizacji zajęć  </w:t>
      </w:r>
    </w:p>
    <w:p w:rsidR="00BF36BB" w:rsidRPr="009D6FFD" w:rsidRDefault="00BF36BB" w:rsidP="00A157D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8427A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9D6FFD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BF36BB" w:rsidRPr="009D6FFD" w:rsidRDefault="00BF36BB" w:rsidP="00D327AE">
      <w:pPr>
        <w:pStyle w:val="Punktygwne"/>
        <w:spacing w:before="0" w:after="0"/>
        <w:ind w:left="709"/>
        <w:rPr>
          <w:rFonts w:ascii="Corbel" w:hAnsi="Corbel"/>
          <w:smallCaps w:val="0"/>
          <w:sz w:val="22"/>
        </w:rPr>
      </w:pPr>
    </w:p>
    <w:p w:rsidR="00BF36BB" w:rsidRDefault="00A157D4" w:rsidP="00A15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1.3 </w:t>
      </w:r>
      <w:r w:rsidRPr="009D6FFD">
        <w:rPr>
          <w:rFonts w:ascii="Corbel" w:hAnsi="Corbel"/>
          <w:smallCaps w:val="0"/>
          <w:sz w:val="22"/>
        </w:rPr>
        <w:tab/>
        <w:t>Forma zaliczenia przedmiotu  (z toku)</w:t>
      </w:r>
    </w:p>
    <w:p w:rsidR="00BF36BB" w:rsidRDefault="00BF36BB" w:rsidP="00A15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</w:p>
    <w:p w:rsidR="00A157D4" w:rsidRPr="009D6FFD" w:rsidRDefault="00A157D4" w:rsidP="00A15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b w:val="0"/>
          <w:smallCaps w:val="0"/>
          <w:sz w:val="22"/>
        </w:rPr>
        <w:t>egzamin pisemny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  <w:r w:rsidRPr="009D6FFD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157D4" w:rsidRPr="009D6FFD" w:rsidTr="009649C1">
        <w:tc>
          <w:tcPr>
            <w:tcW w:w="9670" w:type="dxa"/>
          </w:tcPr>
          <w:p w:rsidR="00A157D4" w:rsidRPr="009D6FFD" w:rsidRDefault="00A157D4" w:rsidP="008427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 psychologii rozwojowej lub klinicznej,  pedagogiki ogólnej, wprowadzenie do pedagogiki specjalnej</w:t>
            </w:r>
            <w:r w:rsidR="008427A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. 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  <w:r w:rsidRPr="009D6FFD">
        <w:rPr>
          <w:rFonts w:ascii="Corbel" w:hAnsi="Corbel"/>
          <w:sz w:val="22"/>
        </w:rPr>
        <w:t>3. cele, efekty uczenia się , treści Programowe i stosowane metody Dydaktyczne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z w:val="22"/>
        </w:rPr>
      </w:pPr>
    </w:p>
    <w:p w:rsidR="00A157D4" w:rsidRPr="009D6FFD" w:rsidRDefault="00A157D4" w:rsidP="00A157D4">
      <w:pPr>
        <w:pStyle w:val="Podpunkty"/>
        <w:rPr>
          <w:rFonts w:ascii="Corbel" w:hAnsi="Corbel"/>
          <w:szCs w:val="22"/>
        </w:rPr>
      </w:pPr>
      <w:r w:rsidRPr="009D6FFD">
        <w:rPr>
          <w:rFonts w:ascii="Corbel" w:hAnsi="Corbel"/>
          <w:szCs w:val="22"/>
        </w:rPr>
        <w:t>3.1 Cele przedmiotu</w:t>
      </w:r>
    </w:p>
    <w:p w:rsidR="00A157D4" w:rsidRPr="009D6FFD" w:rsidRDefault="00A157D4" w:rsidP="00A157D4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F36BB" w:rsidRPr="00070397" w:rsidTr="00AC2FB1">
        <w:tc>
          <w:tcPr>
            <w:tcW w:w="843" w:type="dxa"/>
            <w:vAlign w:val="center"/>
          </w:tcPr>
          <w:p w:rsidR="00BF36BB" w:rsidRPr="00070397" w:rsidRDefault="00BF36BB" w:rsidP="00AC2FB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70397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:rsidR="00BF36BB" w:rsidRPr="00A15130" w:rsidRDefault="00BF36BB" w:rsidP="00AC2F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 xml:space="preserve">Celem </w:t>
            </w:r>
            <w:proofErr w:type="spellStart"/>
            <w:r w:rsidRPr="00A15130">
              <w:rPr>
                <w:rFonts w:ascii="Corbel" w:hAnsi="Corbel"/>
                <w:b w:val="0"/>
                <w:szCs w:val="22"/>
              </w:rPr>
              <w:t>kształceniastudentów</w:t>
            </w:r>
            <w:proofErr w:type="spellEnd"/>
            <w:r w:rsidRPr="00A15130">
              <w:rPr>
                <w:rFonts w:ascii="Corbel" w:hAnsi="Corbel"/>
                <w:b w:val="0"/>
                <w:szCs w:val="22"/>
              </w:rPr>
              <w:t xml:space="preserve"> w zakresie pedagogiki specjalnej na drugim stopniu kształcenia  profil </w:t>
            </w:r>
            <w:proofErr w:type="spellStart"/>
            <w:r w:rsidRPr="00A15130">
              <w:rPr>
                <w:rFonts w:ascii="Corbel" w:hAnsi="Corbel"/>
                <w:b w:val="0"/>
                <w:szCs w:val="22"/>
              </w:rPr>
              <w:t>ogólnoakademicki</w:t>
            </w:r>
            <w:proofErr w:type="spellEnd"/>
            <w:r w:rsidRPr="00A15130">
              <w:rPr>
                <w:rFonts w:ascii="Corbel" w:hAnsi="Corbel"/>
                <w:b w:val="0"/>
                <w:szCs w:val="22"/>
              </w:rPr>
              <w:t xml:space="preserve"> jest</w:t>
            </w:r>
            <w:r w:rsidR="000947AC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pogłębienie</w:t>
            </w:r>
            <w:r w:rsidR="000947AC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wiedzy z zakresu</w:t>
            </w:r>
            <w:r w:rsidR="000947AC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tej dyscypliny naukowej z uwzglę</w:t>
            </w:r>
            <w:r w:rsidRPr="00A15130">
              <w:rPr>
                <w:rFonts w:ascii="Corbel" w:hAnsi="Corbel"/>
                <w:b w:val="0"/>
              </w:rPr>
              <w:t xml:space="preserve">dnieniem dokonujących się przemian w samej dyscyplinie naukowej w czasach realizacji zaspokajania specjalnych potrzeb, pełni praw, edukacji inkluzyjnej, </w:t>
            </w:r>
            <w:proofErr w:type="spellStart"/>
            <w:r w:rsidRPr="00A15130">
              <w:rPr>
                <w:rFonts w:ascii="Corbel" w:hAnsi="Corbel"/>
                <w:b w:val="0"/>
              </w:rPr>
              <w:t>normalizacji.</w:t>
            </w:r>
            <w:r w:rsidRPr="00A15130">
              <w:rPr>
                <w:rFonts w:ascii="Corbel" w:hAnsi="Corbel"/>
                <w:b w:val="0"/>
                <w:bCs/>
              </w:rPr>
              <w:t>To</w:t>
            </w:r>
            <w:proofErr w:type="spellEnd"/>
            <w:r w:rsidRPr="00A15130">
              <w:rPr>
                <w:rFonts w:ascii="Corbel" w:hAnsi="Corbel"/>
                <w:b w:val="0"/>
                <w:bCs/>
              </w:rPr>
              <w:t xml:space="preserve"> również skierowanie dyskursu akademickiego w kierunku nowego, społeczno-kulturowego ujęcia niepełnosprawności, z przyjęciem, że</w:t>
            </w:r>
            <w:r w:rsidRPr="00A15130">
              <w:rPr>
                <w:rFonts w:ascii="Corbel" w:hAnsi="Corbel"/>
                <w:b w:val="0"/>
                <w:szCs w:val="22"/>
              </w:rPr>
              <w:t xml:space="preserve"> niepełnosprawność nie jest stanem, lecz procesem we wspólnej przestrzeni społecznej partycypacji. Niepełnosprawność jako jedna z wielu informacji o człowieku. To również zwrócenie uwagi na dokonujące się w tym zakresie przemiany, ale i nadal występujące społeczne stereotypy, marginalizację, wykluczenie, ekskluzję czy psychologiczne piętno w czasach realizacji paradygmatu normalizacyjnego. </w:t>
            </w:r>
          </w:p>
          <w:p w:rsidR="00BF36BB" w:rsidRPr="00866408" w:rsidRDefault="00BF36BB" w:rsidP="00AC2FB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>Cele realizacji przedmiotu wkomponowane są w ogólne efekty kształcenia dla kierunku pedagogika i obejmują (efekty: W01, K_W09, K_W12); rozwijanie kompetencji w zakresie: wychowawczym i społecznym (efekty: K_U02, K_U09) oraz w zakresie kreatywnym - wyrażającym się refleksyjnym stosunkiem do zdobywanej wiedzy pedagogicznej oraz zdolnością do samokształcenia,( K_02).</w:t>
            </w:r>
          </w:p>
        </w:tc>
      </w:tr>
    </w:tbl>
    <w:p w:rsidR="00A157D4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A157D4" w:rsidRDefault="00A157D4" w:rsidP="00A157D4">
      <w:pPr>
        <w:spacing w:after="0" w:line="240" w:lineRule="auto"/>
        <w:ind w:left="426"/>
        <w:rPr>
          <w:rFonts w:ascii="Corbel" w:hAnsi="Corbel"/>
        </w:rPr>
      </w:pPr>
      <w:r w:rsidRPr="009D6FFD">
        <w:rPr>
          <w:rFonts w:ascii="Corbel" w:hAnsi="Corbel"/>
          <w:b/>
        </w:rPr>
        <w:t>3.2 Efekty uczenia się dla przedmiotu</w:t>
      </w:r>
    </w:p>
    <w:p w:rsidR="00A157D4" w:rsidRPr="009D6FFD" w:rsidRDefault="00A157D4" w:rsidP="00A157D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157D4" w:rsidRPr="009D6FFD" w:rsidTr="009649C1">
        <w:tc>
          <w:tcPr>
            <w:tcW w:w="1678" w:type="dxa"/>
            <w:vAlign w:val="center"/>
          </w:tcPr>
          <w:p w:rsidR="00A157D4" w:rsidRPr="009D6FFD" w:rsidRDefault="00A157D4" w:rsidP="009649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smallCaps w:val="0"/>
                <w:sz w:val="22"/>
              </w:rPr>
              <w:t>EK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:rsidR="00A157D4" w:rsidRPr="009D6FFD" w:rsidRDefault="00A157D4" w:rsidP="009649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dla przedmiotu </w:t>
            </w:r>
          </w:p>
        </w:tc>
        <w:tc>
          <w:tcPr>
            <w:tcW w:w="1865" w:type="dxa"/>
            <w:vAlign w:val="center"/>
          </w:tcPr>
          <w:p w:rsidR="00A157D4" w:rsidRPr="009D6FFD" w:rsidRDefault="00A157D4" w:rsidP="009649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9D6FFD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A157D4" w:rsidRPr="009D6FFD" w:rsidTr="00BF36BB">
        <w:trPr>
          <w:trHeight w:val="1101"/>
        </w:trPr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Wymieni i scharakteryzuje pojęcia, w sposób rozszerzony, w zakresie pedagogiki specjalnej. Opisze, jakie są perspektywy ujmowania niepełnosprawności i dostrzeże problemy wynikające z tradycyjnego widzenia niepełnosprawności;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Określi społeczne, kulturowe podstawy ujmowania niepełnosprawności;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Wymieni zasady etyczne, w tym normy wynikające z prawa autorskiego i ochrony własności intelektualnej i dokonuje ich charakterystyki;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K_W12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Zaprojektuje pracę z różnorodnymi specjalistami w interdyscyplinarnych zespołach diagnozujących i projektujących oddziaływania społeczne;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Bezodstpw"/>
              <w:rPr>
                <w:rFonts w:ascii="Corbel" w:hAnsi="Corbel"/>
                <w:b/>
                <w:smallCaps/>
              </w:rPr>
            </w:pPr>
            <w:r w:rsidRPr="009D6FFD">
              <w:rPr>
                <w:rFonts w:ascii="Corbel" w:hAnsi="Corbel"/>
              </w:rPr>
              <w:t xml:space="preserve">Wykaże się kompetencjami w zakresie organizowania pracy zespołowej, dostrzegając wartość płynącą ze wsparcia zespołu interdyscyplinarnego; 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K_U09</w:t>
            </w:r>
          </w:p>
          <w:p w:rsidR="00A157D4" w:rsidRPr="009D6FFD" w:rsidRDefault="00A157D4" w:rsidP="009649C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A157D4" w:rsidRPr="009D6FFD" w:rsidTr="009649C1">
        <w:tc>
          <w:tcPr>
            <w:tcW w:w="1678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F33BB2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7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Podejmie indywidualne i zespołowe działania pedagogiczne z uwzględnieniem zasad etyki zawodowej.</w:t>
            </w:r>
          </w:p>
        </w:tc>
        <w:tc>
          <w:tcPr>
            <w:tcW w:w="1865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BF36BB" w:rsidRPr="009D6FFD" w:rsidRDefault="00BF36BB" w:rsidP="00A157D4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A157D4" w:rsidRPr="009D6FFD" w:rsidRDefault="00A157D4" w:rsidP="00A157D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D6FFD">
        <w:rPr>
          <w:rFonts w:ascii="Corbel" w:hAnsi="Corbel"/>
          <w:b/>
        </w:rPr>
        <w:t xml:space="preserve">3.3 Treści programowe </w:t>
      </w:r>
    </w:p>
    <w:p w:rsidR="00A157D4" w:rsidRPr="00E70852" w:rsidRDefault="00A157D4" w:rsidP="00A157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u w:val="single"/>
        </w:rPr>
      </w:pPr>
      <w:r w:rsidRPr="00E70852">
        <w:rPr>
          <w:rFonts w:ascii="Corbel" w:hAnsi="Corbel"/>
          <w:u w:val="single"/>
        </w:rPr>
        <w:t xml:space="preserve">Problematyka wykładu </w:t>
      </w:r>
    </w:p>
    <w:p w:rsidR="00A157D4" w:rsidRPr="009D6FFD" w:rsidRDefault="00A157D4" w:rsidP="00A157D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57D4" w:rsidRPr="009D6FFD" w:rsidTr="009649C1">
        <w:tc>
          <w:tcPr>
            <w:tcW w:w="9520" w:type="dxa"/>
          </w:tcPr>
          <w:p w:rsidR="00A157D4" w:rsidRPr="009D6FFD" w:rsidRDefault="00A157D4" w:rsidP="009649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D6FFD">
              <w:rPr>
                <w:rFonts w:ascii="Corbel" w:hAnsi="Corbel"/>
              </w:rPr>
              <w:t>Treści merytoryczne</w:t>
            </w:r>
          </w:p>
        </w:tc>
      </w:tr>
      <w:tr w:rsidR="00A157D4" w:rsidRPr="009D6FFD" w:rsidTr="009649C1">
        <w:tc>
          <w:tcPr>
            <w:tcW w:w="9520" w:type="dxa"/>
          </w:tcPr>
          <w:p w:rsidR="00A157D4" w:rsidRPr="00C84FE7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Współczesne tendencje w pedagogice specjalnej, w badaniach naukowych. </w:t>
            </w:r>
          </w:p>
          <w:p w:rsidR="00A157D4" w:rsidRPr="009D6FFD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Wkład rozwoju innych dyscyplin naukowych w rozwój współczesnej pedagogiki specjalnej. </w:t>
            </w:r>
            <w:r w:rsidRPr="009D6FFD">
              <w:rPr>
                <w:rFonts w:ascii="Corbel" w:hAnsi="Corbel"/>
              </w:rPr>
              <w:t xml:space="preserve">Interdyscyplinarny charakter pedagogiki specjalnej </w:t>
            </w:r>
          </w:p>
          <w:p w:rsidR="00A157D4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Wyzwania współczesnej pedagogiki specjalnej. </w:t>
            </w:r>
          </w:p>
          <w:p w:rsidR="00A157D4" w:rsidRPr="009D6FFD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 w:rsidRPr="009D6FFD">
              <w:rPr>
                <w:rFonts w:ascii="Corbel" w:hAnsi="Corbel"/>
              </w:rPr>
              <w:t>DisabilityStudies</w:t>
            </w:r>
            <w:proofErr w:type="spellEnd"/>
            <w:r w:rsidRPr="009D6FFD">
              <w:rPr>
                <w:rFonts w:ascii="Corbel" w:hAnsi="Corbel"/>
              </w:rPr>
              <w:t xml:space="preserve">, Krytyczne Studia nad Niepełnosprawnością, </w:t>
            </w:r>
            <w:proofErr w:type="spellStart"/>
            <w:r w:rsidRPr="009D6FFD">
              <w:rPr>
                <w:rFonts w:ascii="Corbel" w:hAnsi="Corbel"/>
              </w:rPr>
              <w:t>FemDisabilityStudies</w:t>
            </w:r>
            <w:proofErr w:type="spellEnd"/>
            <w:r w:rsidRPr="009D6FFD">
              <w:rPr>
                <w:rFonts w:ascii="Corbel" w:hAnsi="Corbel"/>
              </w:rPr>
              <w:t xml:space="preserve">, </w:t>
            </w:r>
            <w:proofErr w:type="spellStart"/>
            <w:r w:rsidRPr="009D6FFD">
              <w:rPr>
                <w:rFonts w:ascii="Corbel" w:hAnsi="Corbel"/>
              </w:rPr>
              <w:t>Queer</w:t>
            </w:r>
            <w:proofErr w:type="spellEnd"/>
            <w:r w:rsidRPr="009D6FFD">
              <w:rPr>
                <w:rFonts w:ascii="Corbel" w:hAnsi="Corbel"/>
              </w:rPr>
              <w:t xml:space="preserve"> </w:t>
            </w:r>
            <w:proofErr w:type="spellStart"/>
            <w:r w:rsidRPr="009D6FFD">
              <w:rPr>
                <w:rFonts w:ascii="Corbel" w:hAnsi="Corbel"/>
              </w:rPr>
              <w:t>Theory</w:t>
            </w:r>
            <w:proofErr w:type="spellEnd"/>
          </w:p>
          <w:p w:rsidR="00A157D4" w:rsidRPr="00A32E0C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A32E0C">
              <w:rPr>
                <w:rFonts w:ascii="Corbel" w:hAnsi="Corbel"/>
              </w:rPr>
              <w:lastRenderedPageBreak/>
              <w:t xml:space="preserve">Osoba z niepełnosprawnością w przestrzeni rodzinnej i społecznej. Podmiotowość w relacjach: </w:t>
            </w:r>
            <w:r>
              <w:rPr>
                <w:rFonts w:ascii="Corbel" w:hAnsi="Corbel"/>
              </w:rPr>
              <w:t xml:space="preserve">Upełnomocnienie rodziców   a środowisko. </w:t>
            </w:r>
          </w:p>
          <w:p w:rsidR="00A157D4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Dorosłość    i podeszły wiek osób z niepełnosprawnościami.</w:t>
            </w:r>
          </w:p>
          <w:p w:rsidR="00A157D4" w:rsidRPr="009D6FFD" w:rsidRDefault="00A157D4" w:rsidP="009649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Potrzeby, szanse i problemy w rodzinie i w życiu osobistym. Seksualność osób z niepełnosprawnościami. </w:t>
            </w:r>
          </w:p>
        </w:tc>
      </w:tr>
    </w:tbl>
    <w:p w:rsidR="00A157D4" w:rsidRPr="009D6FFD" w:rsidRDefault="00A157D4" w:rsidP="00A157D4">
      <w:pPr>
        <w:spacing w:after="0" w:line="240" w:lineRule="auto"/>
        <w:rPr>
          <w:rFonts w:ascii="Corbel" w:hAnsi="Corbel"/>
        </w:rPr>
      </w:pPr>
    </w:p>
    <w:p w:rsidR="00A157D4" w:rsidRPr="009D6FFD" w:rsidRDefault="00A157D4" w:rsidP="00A157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E70852">
        <w:rPr>
          <w:rFonts w:ascii="Corbel" w:hAnsi="Corbel"/>
          <w:u w:val="single"/>
        </w:rPr>
        <w:t xml:space="preserve">Problematyka ćwiczeń </w:t>
      </w:r>
      <w:r w:rsidRPr="009D6FFD">
        <w:rPr>
          <w:rFonts w:ascii="Corbel" w:hAnsi="Corbel"/>
        </w:rPr>
        <w:t xml:space="preserve">audytoryjnych, konwersatoryjnych, laboratoryjnych, zajęć praktycznych </w:t>
      </w:r>
    </w:p>
    <w:p w:rsidR="00BF36BB" w:rsidRPr="00070397" w:rsidRDefault="00BF36BB" w:rsidP="00BF36BB">
      <w:pPr>
        <w:pStyle w:val="Akapitzlist"/>
        <w:spacing w:after="0" w:line="240" w:lineRule="auto"/>
        <w:ind w:left="0"/>
        <w:rPr>
          <w:rFonts w:ascii="Corbel" w:hAnsi="Corbel"/>
        </w:rPr>
      </w:pPr>
      <w:r w:rsidRPr="00070397">
        <w:rPr>
          <w:rFonts w:ascii="Corbel" w:hAnsi="Corbel"/>
        </w:rPr>
        <w:t>Nie przewiduje się zajęć praktycznych do przedmiotu</w:t>
      </w:r>
    </w:p>
    <w:p w:rsidR="00A157D4" w:rsidRPr="009D6FFD" w:rsidRDefault="00A157D4" w:rsidP="00A157D4">
      <w:pPr>
        <w:pStyle w:val="Akapitzlist"/>
        <w:spacing w:line="240" w:lineRule="auto"/>
        <w:rPr>
          <w:rFonts w:ascii="Corbel" w:hAnsi="Corbel"/>
        </w:rPr>
      </w:pP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>3.4 Metody dydaktyczne</w:t>
      </w:r>
    </w:p>
    <w:p w:rsidR="00A157D4" w:rsidRPr="009D6FFD" w:rsidRDefault="00A157D4" w:rsidP="00A157D4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9D6FFD">
        <w:rPr>
          <w:rFonts w:ascii="Corbel" w:hAnsi="Corbel"/>
          <w:b w:val="0"/>
          <w:i/>
          <w:smallCaps w:val="0"/>
          <w:sz w:val="22"/>
        </w:rPr>
        <w:t>Wykład: wykład problemowy, wykład z prezentacją multimedialną</w:t>
      </w:r>
    </w:p>
    <w:p w:rsidR="00A157D4" w:rsidRPr="009D6FFD" w:rsidRDefault="00A157D4" w:rsidP="00A157D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4. METODY I KRYTERIA OCENY </w:t>
      </w:r>
    </w:p>
    <w:p w:rsidR="00A157D4" w:rsidRPr="009D6FFD" w:rsidRDefault="00A157D4" w:rsidP="00A157D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>4.1 Sposoby weryfikacji efektów uczenia się</w:t>
      </w: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47EB5" w:rsidRPr="00070397" w:rsidTr="00AC2FB1">
        <w:tc>
          <w:tcPr>
            <w:tcW w:w="1985" w:type="dxa"/>
            <w:vAlign w:val="center"/>
          </w:tcPr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sie</w:t>
            </w:r>
            <w:proofErr w:type="spellEnd"/>
          </w:p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B47EB5" w:rsidRPr="00070397" w:rsidRDefault="00B47EB5" w:rsidP="00AC2F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proofErr w:type="spellStart"/>
            <w:r w:rsidRPr="00070397">
              <w:t>ek</w:t>
            </w:r>
            <w:proofErr w:type="spellEnd"/>
            <w:r w:rsidRPr="00070397">
              <w:t xml:space="preserve">_ 01 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Cs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Ek_ 02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_03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_04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_05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B47EB5" w:rsidRPr="00070397" w:rsidTr="00AC2FB1">
        <w:tc>
          <w:tcPr>
            <w:tcW w:w="1985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EK</w:t>
            </w:r>
            <w:r w:rsidRPr="00070397">
              <w:softHyphen/>
              <w:t>_06</w:t>
            </w:r>
          </w:p>
        </w:tc>
        <w:tc>
          <w:tcPr>
            <w:tcW w:w="5528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B47EB5" w:rsidRPr="00070397" w:rsidRDefault="00B47EB5" w:rsidP="000A3C0F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</w:tbl>
    <w:p w:rsidR="00A157D4" w:rsidRPr="001A5B59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4"/>
          <w:szCs w:val="4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157D4" w:rsidRPr="009D6FFD" w:rsidTr="009649C1">
        <w:tc>
          <w:tcPr>
            <w:tcW w:w="9670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A54AA">
              <w:rPr>
                <w:rFonts w:ascii="Corbel" w:hAnsi="Corbel"/>
                <w:bCs/>
                <w:smallCaps w:val="0"/>
                <w:sz w:val="22"/>
                <w:u w:val="single"/>
              </w:rPr>
              <w:t>Wykłady</w:t>
            </w: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oceniane zostaną w formie egzaminu pisemnego składającego się z 3 pytań. Każde pytanie ocenione jest w skali od 0 do 5 pkt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Ocenę </w:t>
            </w:r>
            <w:proofErr w:type="spellStart"/>
            <w:r w:rsidRPr="009D6FFD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student otrzymuje jeżeli każde pytanie zostało oceniane w skali o d 4 do 5 pkt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Ocena </w:t>
            </w:r>
            <w:proofErr w:type="spellStart"/>
            <w:r w:rsidRPr="009D6FFD">
              <w:rPr>
                <w:rFonts w:ascii="Corbel" w:hAnsi="Corbel"/>
                <w:b w:val="0"/>
                <w:smallCaps w:val="0"/>
                <w:sz w:val="22"/>
              </w:rPr>
              <w:t>dbdb</w:t>
            </w:r>
            <w:proofErr w:type="spellEnd"/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plus skala 3,5 do 4 pkt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9D6FFD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i </w:t>
            </w:r>
            <w:proofErr w:type="spellStart"/>
            <w:r w:rsidRPr="009D6FFD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plus od 2,5 do 3,</w:t>
            </w:r>
          </w:p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Poniżej 2 pkt ocena </w:t>
            </w:r>
            <w:proofErr w:type="spellStart"/>
            <w:r w:rsidRPr="009D6FFD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</w:p>
          <w:p w:rsidR="00A157D4" w:rsidRPr="009D6FFD" w:rsidRDefault="00A157D4" w:rsidP="00B47E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Wszystkie pytania oceniane są osobno aby otrzymać ocenę </w:t>
            </w:r>
            <w:proofErr w:type="spellStart"/>
            <w:r w:rsidRPr="009D6FFD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 wszystkie pytania muszą być ocenione na powyżej 4 pkt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Bezodstpw"/>
        <w:ind w:left="284" w:hanging="284"/>
        <w:jc w:val="both"/>
        <w:rPr>
          <w:rFonts w:ascii="Corbel" w:hAnsi="Corbel"/>
          <w:b/>
        </w:rPr>
      </w:pPr>
      <w:r w:rsidRPr="009D6FFD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</w:tblGrid>
      <w:tr w:rsidR="00B47EB5" w:rsidRPr="009D6FFD" w:rsidTr="00B47EB5">
        <w:tc>
          <w:tcPr>
            <w:tcW w:w="5812" w:type="dxa"/>
            <w:vAlign w:val="center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9226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827" w:type="dxa"/>
            <w:vAlign w:val="center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92267">
              <w:rPr>
                <w:rFonts w:ascii="Corbel" w:hAnsi="Corbel"/>
                <w:b/>
              </w:rPr>
              <w:t>Średnia liczba godzin na zrealizowanie aktywności (wykłady)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15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Inne z udziałem nauczyciela akademickiego</w:t>
            </w:r>
          </w:p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(udział w konsultacjach i egzaminie)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2</w:t>
            </w:r>
          </w:p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2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 xml:space="preserve">Godziny </w:t>
            </w:r>
            <w:proofErr w:type="spellStart"/>
            <w:r w:rsidRPr="00C92267">
              <w:rPr>
                <w:rFonts w:ascii="Corbel" w:hAnsi="Corbel"/>
              </w:rPr>
              <w:t>niekontaktowe</w:t>
            </w:r>
            <w:proofErr w:type="spellEnd"/>
            <w:r w:rsidRPr="00C92267">
              <w:rPr>
                <w:rFonts w:ascii="Corbel" w:hAnsi="Corbel"/>
              </w:rPr>
              <w:t xml:space="preserve"> – praca własna studenta</w:t>
            </w:r>
          </w:p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(przygotowanie do egzaminu)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41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92267">
              <w:rPr>
                <w:rFonts w:ascii="Corbel" w:hAnsi="Corbel"/>
              </w:rPr>
              <w:t>SUMA GODZIN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47EB5" w:rsidRPr="009D6FFD" w:rsidTr="00B47EB5">
        <w:tc>
          <w:tcPr>
            <w:tcW w:w="5812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9226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827" w:type="dxa"/>
          </w:tcPr>
          <w:p w:rsidR="00B47EB5" w:rsidRPr="00C92267" w:rsidRDefault="00B47EB5" w:rsidP="00964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9D6FFD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lastRenderedPageBreak/>
        <w:t>6. PRAKTYKI ZAWODOWE W RAMACH PRZEDMIOTU</w:t>
      </w:r>
    </w:p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157D4" w:rsidRPr="009D6FFD" w:rsidTr="009649C1">
        <w:trPr>
          <w:trHeight w:val="397"/>
        </w:trPr>
        <w:tc>
          <w:tcPr>
            <w:tcW w:w="3544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A157D4" w:rsidRPr="009D6FFD" w:rsidTr="009649C1">
        <w:trPr>
          <w:trHeight w:val="397"/>
        </w:trPr>
        <w:tc>
          <w:tcPr>
            <w:tcW w:w="3544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157D4" w:rsidRPr="009D6FFD" w:rsidRDefault="00A157D4" w:rsidP="00964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D6FFD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D6FFD">
        <w:rPr>
          <w:rFonts w:ascii="Corbel" w:hAnsi="Corbel"/>
          <w:smallCaps w:val="0"/>
          <w:sz w:val="22"/>
        </w:rPr>
        <w:t xml:space="preserve">7. LITERATURA </w:t>
      </w:r>
    </w:p>
    <w:p w:rsidR="00A157D4" w:rsidRPr="009D6FFD" w:rsidRDefault="00A157D4" w:rsidP="00A157D4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F36BB" w:rsidRPr="00070397" w:rsidTr="00AC2FB1">
        <w:trPr>
          <w:trHeight w:val="397"/>
        </w:trPr>
        <w:tc>
          <w:tcPr>
            <w:tcW w:w="7513" w:type="dxa"/>
          </w:tcPr>
          <w:p w:rsidR="00BF36BB" w:rsidRPr="000663F0" w:rsidRDefault="00BF36BB" w:rsidP="00AC2F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r w:rsidRPr="000663F0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podstawowa: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I. Chrzanowska (2015) Pedagogika specjalna. Kraków.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W. Dykcik (2010)Tendencje rozwoju pedagogiki specjalnej. Poznań.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(2020) Systemy rodzinne z dzieckiem z ASD w świetle modelu kołowego Davida H. Olsona. Rzeszów.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Kirenko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-A. Łaba-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Hornecka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( 2018) Niepełnosprawność  intelektualna – wyuczona bezradność. Uwarunkowania. Rzeszów.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Krause (2016) Dorosłość osób z niepełnosprawnością. Niepełnosprawność. Dyskursy pedagogiki specjalnej. UG Gdańsk. </w:t>
            </w:r>
          </w:p>
          <w:p w:rsidR="00BF36BB" w:rsidRPr="000663F0" w:rsidRDefault="00BF36BB" w:rsidP="00BF36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Poczucie sensu i jakości życia studiującej młodzieży z niepełnosprawnością. Rzeszów. </w:t>
            </w:r>
          </w:p>
          <w:p w:rsidR="00BF36BB" w:rsidRPr="00070397" w:rsidRDefault="00BF36BB" w:rsidP="00AC2F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BF36BB" w:rsidRPr="00070397" w:rsidTr="00AC2FB1">
        <w:trPr>
          <w:trHeight w:val="3222"/>
        </w:trPr>
        <w:tc>
          <w:tcPr>
            <w:tcW w:w="7513" w:type="dxa"/>
          </w:tcPr>
          <w:p w:rsidR="00BF36BB" w:rsidRPr="002E3F7B" w:rsidRDefault="00BF36BB" w:rsidP="00AC2F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r w:rsidRPr="002E3F7B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uzupełniająca: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Z. Gajdzica (2007)  Edukacyjne konteksty  bezradności społecznej osób z lekkim upośledzeniem umysłowym. Śląsk.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Wybrane konteksty i wyzwania współczesnej pedagogiki specjalnej. Rzeszów. 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Twardowski (2019) Społeczny model niepełnosprawności-geneza, istota, kontrowersje (w  :) K. Barłóg. Wybrane konteksty i wyzwania współczesnej pedagogiki specjalnej. Rzeszów. </w:t>
            </w:r>
          </w:p>
          <w:p w:rsidR="008B73E6" w:rsidRPr="008B73E6" w:rsidRDefault="008B73E6" w:rsidP="008B73E6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</w:t>
            </w:r>
            <w:r w:rsidRPr="00636D16">
              <w:rPr>
                <w:rFonts w:ascii="Corbel" w:hAnsi="Corbel"/>
                <w:b w:val="0"/>
                <w:smallCaps w:val="0"/>
                <w:sz w:val="22"/>
              </w:rPr>
              <w:t>Twardowski (2018) Społeczny model  niepełnosprawności -analiza krytyczna (w: )  Studia Edukacyjne. Nr 48, s. 97-114. </w:t>
            </w:r>
          </w:p>
          <w:p w:rsidR="00BF36BB" w:rsidRDefault="00BF36BB" w:rsidP="00BF36BB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M. Zaorska (2019) Aktywność społeczna osób dorosłych   niepełnosprawnych wzrokowo – możliwości i ograniczenia (w: ) Wybrane konteksty i wyzwania współczesnej pedagogiki specjalnej. Rzeszów. </w:t>
            </w:r>
          </w:p>
          <w:p w:rsidR="00BF36BB" w:rsidRPr="00A15130" w:rsidRDefault="00BF36BB" w:rsidP="00AC2F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055CF">
              <w:rPr>
                <w:rFonts w:ascii="Corbel" w:hAnsi="Corbel"/>
                <w:b w:val="0"/>
                <w:smallCaps w:val="0"/>
                <w:sz w:val="22"/>
              </w:rPr>
              <w:t xml:space="preserve">Czasopisma naukowe zawarte w bazach Web of Science, </w:t>
            </w:r>
            <w:proofErr w:type="spellStart"/>
            <w:r w:rsidRPr="008055CF">
              <w:rPr>
                <w:rFonts w:ascii="Corbel" w:hAnsi="Corbel"/>
                <w:b w:val="0"/>
                <w:smallCaps w:val="0"/>
                <w:sz w:val="22"/>
              </w:rPr>
              <w:t>Scopus</w:t>
            </w:r>
            <w:proofErr w:type="spellEnd"/>
            <w:r w:rsidRPr="008055CF">
              <w:rPr>
                <w:rFonts w:ascii="Corbel" w:hAnsi="Corbel"/>
                <w:b w:val="0"/>
                <w:smallCaps w:val="0"/>
                <w:sz w:val="22"/>
              </w:rPr>
              <w:t>, Wykaz baz czasopism z zakresu pedagogiki, pedagogiki specjalnej</w:t>
            </w:r>
          </w:p>
        </w:tc>
      </w:tr>
    </w:tbl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A157D4" w:rsidRPr="009D6FFD" w:rsidRDefault="00A157D4" w:rsidP="00A157D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23D7D" w:rsidRPr="00BF36BB" w:rsidRDefault="00A157D4" w:rsidP="00BF36BB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9D6FFD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923D7D" w:rsidRPr="00BF36B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F40" w:rsidRDefault="00603F40" w:rsidP="00C16ABF">
      <w:pPr>
        <w:spacing w:after="0" w:line="240" w:lineRule="auto"/>
      </w:pPr>
      <w:r>
        <w:separator/>
      </w:r>
    </w:p>
  </w:endnote>
  <w:endnote w:type="continuationSeparator" w:id="0">
    <w:p w:rsidR="00603F40" w:rsidRDefault="00603F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F40" w:rsidRDefault="00603F40" w:rsidP="00C16ABF">
      <w:pPr>
        <w:spacing w:after="0" w:line="240" w:lineRule="auto"/>
      </w:pPr>
      <w:r>
        <w:separator/>
      </w:r>
    </w:p>
  </w:footnote>
  <w:footnote w:type="continuationSeparator" w:id="0">
    <w:p w:rsidR="00603F40" w:rsidRDefault="00603F40" w:rsidP="00C16ABF">
      <w:pPr>
        <w:spacing w:after="0" w:line="240" w:lineRule="auto"/>
      </w:pPr>
      <w:r>
        <w:continuationSeparator/>
      </w:r>
    </w:p>
  </w:footnote>
  <w:footnote w:id="1">
    <w:p w:rsidR="00A157D4" w:rsidRDefault="00A157D4" w:rsidP="00A157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5F52"/>
    <w:multiLevelType w:val="hybridMultilevel"/>
    <w:tmpl w:val="EC8C3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A41DEE"/>
    <w:multiLevelType w:val="hybridMultilevel"/>
    <w:tmpl w:val="2BD26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F1B1A"/>
    <w:multiLevelType w:val="hybridMultilevel"/>
    <w:tmpl w:val="928C7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E6AE5"/>
    <w:multiLevelType w:val="hybridMultilevel"/>
    <w:tmpl w:val="70DC4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6B6"/>
    <w:rsid w:val="00070ED6"/>
    <w:rsid w:val="000742DC"/>
    <w:rsid w:val="00084C12"/>
    <w:rsid w:val="0009462C"/>
    <w:rsid w:val="000947AC"/>
    <w:rsid w:val="00094B12"/>
    <w:rsid w:val="00096C46"/>
    <w:rsid w:val="000A0F34"/>
    <w:rsid w:val="000A296F"/>
    <w:rsid w:val="000A2A28"/>
    <w:rsid w:val="000A3C0F"/>
    <w:rsid w:val="000B192D"/>
    <w:rsid w:val="000B28EE"/>
    <w:rsid w:val="000B3E37"/>
    <w:rsid w:val="000D04B0"/>
    <w:rsid w:val="000F1C57"/>
    <w:rsid w:val="000F5615"/>
    <w:rsid w:val="00101BB8"/>
    <w:rsid w:val="00123EF2"/>
    <w:rsid w:val="00124BFF"/>
    <w:rsid w:val="0012560E"/>
    <w:rsid w:val="00127108"/>
    <w:rsid w:val="00134B13"/>
    <w:rsid w:val="00141AAC"/>
    <w:rsid w:val="00146BC0"/>
    <w:rsid w:val="00153C41"/>
    <w:rsid w:val="00154381"/>
    <w:rsid w:val="00157D3A"/>
    <w:rsid w:val="001640A7"/>
    <w:rsid w:val="00164FA7"/>
    <w:rsid w:val="00166A03"/>
    <w:rsid w:val="001718A7"/>
    <w:rsid w:val="001737CF"/>
    <w:rsid w:val="00176083"/>
    <w:rsid w:val="001770C7"/>
    <w:rsid w:val="00184706"/>
    <w:rsid w:val="00192F37"/>
    <w:rsid w:val="001A50CF"/>
    <w:rsid w:val="001A5B59"/>
    <w:rsid w:val="001A70D2"/>
    <w:rsid w:val="001D3E62"/>
    <w:rsid w:val="001D657B"/>
    <w:rsid w:val="001D7B54"/>
    <w:rsid w:val="001E0209"/>
    <w:rsid w:val="001F2CA2"/>
    <w:rsid w:val="002144C0"/>
    <w:rsid w:val="0022477D"/>
    <w:rsid w:val="002272B8"/>
    <w:rsid w:val="00227811"/>
    <w:rsid w:val="002278A9"/>
    <w:rsid w:val="002336F9"/>
    <w:rsid w:val="0024028F"/>
    <w:rsid w:val="00242FDA"/>
    <w:rsid w:val="00244ABC"/>
    <w:rsid w:val="0027174B"/>
    <w:rsid w:val="00281FF2"/>
    <w:rsid w:val="002857DE"/>
    <w:rsid w:val="00291567"/>
    <w:rsid w:val="0029182C"/>
    <w:rsid w:val="002A22BF"/>
    <w:rsid w:val="002A2389"/>
    <w:rsid w:val="002A671D"/>
    <w:rsid w:val="002B4D55"/>
    <w:rsid w:val="002B5EA0"/>
    <w:rsid w:val="002B6119"/>
    <w:rsid w:val="002C1F06"/>
    <w:rsid w:val="002C2784"/>
    <w:rsid w:val="002D2EFA"/>
    <w:rsid w:val="002D3375"/>
    <w:rsid w:val="002D73D4"/>
    <w:rsid w:val="002E2CCF"/>
    <w:rsid w:val="002F02A3"/>
    <w:rsid w:val="002F4ABE"/>
    <w:rsid w:val="002F4E93"/>
    <w:rsid w:val="003018BA"/>
    <w:rsid w:val="0030395F"/>
    <w:rsid w:val="00305C92"/>
    <w:rsid w:val="00310382"/>
    <w:rsid w:val="003142D7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52E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2DE5"/>
    <w:rsid w:val="0045729E"/>
    <w:rsid w:val="00461EFC"/>
    <w:rsid w:val="004652C2"/>
    <w:rsid w:val="00467E2D"/>
    <w:rsid w:val="00467FEF"/>
    <w:rsid w:val="004706D1"/>
    <w:rsid w:val="00471326"/>
    <w:rsid w:val="00472A9C"/>
    <w:rsid w:val="0047598D"/>
    <w:rsid w:val="004840FD"/>
    <w:rsid w:val="00490F7D"/>
    <w:rsid w:val="00491678"/>
    <w:rsid w:val="004968E2"/>
    <w:rsid w:val="004A3EEA"/>
    <w:rsid w:val="004A4D1F"/>
    <w:rsid w:val="004B4771"/>
    <w:rsid w:val="004D5282"/>
    <w:rsid w:val="004F1551"/>
    <w:rsid w:val="004F55A3"/>
    <w:rsid w:val="00501E56"/>
    <w:rsid w:val="0050496F"/>
    <w:rsid w:val="00513B6F"/>
    <w:rsid w:val="00514378"/>
    <w:rsid w:val="00517C63"/>
    <w:rsid w:val="0052002A"/>
    <w:rsid w:val="00526C94"/>
    <w:rsid w:val="00530EC6"/>
    <w:rsid w:val="005363C4"/>
    <w:rsid w:val="00536BDE"/>
    <w:rsid w:val="00543ACC"/>
    <w:rsid w:val="0056696D"/>
    <w:rsid w:val="00571879"/>
    <w:rsid w:val="00573EF9"/>
    <w:rsid w:val="0059484D"/>
    <w:rsid w:val="005A0855"/>
    <w:rsid w:val="005A1F21"/>
    <w:rsid w:val="005A3196"/>
    <w:rsid w:val="005C080F"/>
    <w:rsid w:val="005C55E5"/>
    <w:rsid w:val="005C696A"/>
    <w:rsid w:val="005E6E85"/>
    <w:rsid w:val="005F31D2"/>
    <w:rsid w:val="0060177C"/>
    <w:rsid w:val="00603F40"/>
    <w:rsid w:val="0061029B"/>
    <w:rsid w:val="00617230"/>
    <w:rsid w:val="00621CE1"/>
    <w:rsid w:val="00627FC9"/>
    <w:rsid w:val="00647FA8"/>
    <w:rsid w:val="00650C5F"/>
    <w:rsid w:val="006525BC"/>
    <w:rsid w:val="00654934"/>
    <w:rsid w:val="006620D9"/>
    <w:rsid w:val="00671958"/>
    <w:rsid w:val="00675843"/>
    <w:rsid w:val="00696477"/>
    <w:rsid w:val="006C535A"/>
    <w:rsid w:val="006D050F"/>
    <w:rsid w:val="006D6139"/>
    <w:rsid w:val="006D6456"/>
    <w:rsid w:val="006E008D"/>
    <w:rsid w:val="006E4813"/>
    <w:rsid w:val="006E5D65"/>
    <w:rsid w:val="006F1282"/>
    <w:rsid w:val="006F1FBC"/>
    <w:rsid w:val="006F31E2"/>
    <w:rsid w:val="006F41C9"/>
    <w:rsid w:val="00700207"/>
    <w:rsid w:val="00706544"/>
    <w:rsid w:val="007072BA"/>
    <w:rsid w:val="0071054E"/>
    <w:rsid w:val="0071620A"/>
    <w:rsid w:val="00724677"/>
    <w:rsid w:val="00725459"/>
    <w:rsid w:val="007327BD"/>
    <w:rsid w:val="00734608"/>
    <w:rsid w:val="00745302"/>
    <w:rsid w:val="007461D6"/>
    <w:rsid w:val="00746EC8"/>
    <w:rsid w:val="00762829"/>
    <w:rsid w:val="00763BF1"/>
    <w:rsid w:val="0076582B"/>
    <w:rsid w:val="00766FD4"/>
    <w:rsid w:val="0077040F"/>
    <w:rsid w:val="00770BB8"/>
    <w:rsid w:val="0078168C"/>
    <w:rsid w:val="00787C2A"/>
    <w:rsid w:val="00790E27"/>
    <w:rsid w:val="007A2B55"/>
    <w:rsid w:val="007A4022"/>
    <w:rsid w:val="007A4FF9"/>
    <w:rsid w:val="007A6E6E"/>
    <w:rsid w:val="007C3299"/>
    <w:rsid w:val="007C3BCC"/>
    <w:rsid w:val="007C4546"/>
    <w:rsid w:val="007D6E56"/>
    <w:rsid w:val="007F1652"/>
    <w:rsid w:val="007F4155"/>
    <w:rsid w:val="00810D42"/>
    <w:rsid w:val="0081554D"/>
    <w:rsid w:val="0081707E"/>
    <w:rsid w:val="00840C67"/>
    <w:rsid w:val="008427AD"/>
    <w:rsid w:val="008449B3"/>
    <w:rsid w:val="0085747A"/>
    <w:rsid w:val="008636E5"/>
    <w:rsid w:val="00884922"/>
    <w:rsid w:val="00885F64"/>
    <w:rsid w:val="008917F9"/>
    <w:rsid w:val="008A45F7"/>
    <w:rsid w:val="008B73E6"/>
    <w:rsid w:val="008C0CC0"/>
    <w:rsid w:val="008C19A9"/>
    <w:rsid w:val="008C379D"/>
    <w:rsid w:val="008C5147"/>
    <w:rsid w:val="008C5359"/>
    <w:rsid w:val="008C5363"/>
    <w:rsid w:val="008D3986"/>
    <w:rsid w:val="008D3DFB"/>
    <w:rsid w:val="008E64F4"/>
    <w:rsid w:val="008F12C9"/>
    <w:rsid w:val="008F6E29"/>
    <w:rsid w:val="00916188"/>
    <w:rsid w:val="009176C9"/>
    <w:rsid w:val="00923D7D"/>
    <w:rsid w:val="009508DF"/>
    <w:rsid w:val="00950DAC"/>
    <w:rsid w:val="00954A07"/>
    <w:rsid w:val="00965508"/>
    <w:rsid w:val="00981DB1"/>
    <w:rsid w:val="00994E7E"/>
    <w:rsid w:val="00997F14"/>
    <w:rsid w:val="009A78D9"/>
    <w:rsid w:val="009C1331"/>
    <w:rsid w:val="009C3E31"/>
    <w:rsid w:val="009C54AE"/>
    <w:rsid w:val="009C788E"/>
    <w:rsid w:val="009D6FFD"/>
    <w:rsid w:val="009E3B41"/>
    <w:rsid w:val="009F3C5C"/>
    <w:rsid w:val="009F4610"/>
    <w:rsid w:val="009F5BA6"/>
    <w:rsid w:val="00A00ECC"/>
    <w:rsid w:val="00A155EE"/>
    <w:rsid w:val="00A157D4"/>
    <w:rsid w:val="00A2245B"/>
    <w:rsid w:val="00A24283"/>
    <w:rsid w:val="00A30110"/>
    <w:rsid w:val="00A32E0C"/>
    <w:rsid w:val="00A33F94"/>
    <w:rsid w:val="00A36899"/>
    <w:rsid w:val="00A371F6"/>
    <w:rsid w:val="00A43BF6"/>
    <w:rsid w:val="00A46B94"/>
    <w:rsid w:val="00A53FA5"/>
    <w:rsid w:val="00A54817"/>
    <w:rsid w:val="00A601C8"/>
    <w:rsid w:val="00A60799"/>
    <w:rsid w:val="00A84C85"/>
    <w:rsid w:val="00A97DE1"/>
    <w:rsid w:val="00A97ED7"/>
    <w:rsid w:val="00AB053C"/>
    <w:rsid w:val="00AC0AC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18"/>
    <w:rsid w:val="00B135B1"/>
    <w:rsid w:val="00B3130B"/>
    <w:rsid w:val="00B40ADB"/>
    <w:rsid w:val="00B43B77"/>
    <w:rsid w:val="00B43E80"/>
    <w:rsid w:val="00B47EB5"/>
    <w:rsid w:val="00B607DB"/>
    <w:rsid w:val="00B66529"/>
    <w:rsid w:val="00B75946"/>
    <w:rsid w:val="00B8056E"/>
    <w:rsid w:val="00B819C8"/>
    <w:rsid w:val="00B82308"/>
    <w:rsid w:val="00B82CAA"/>
    <w:rsid w:val="00B90885"/>
    <w:rsid w:val="00BB221F"/>
    <w:rsid w:val="00BB520A"/>
    <w:rsid w:val="00BB707A"/>
    <w:rsid w:val="00BD3869"/>
    <w:rsid w:val="00BD66E9"/>
    <w:rsid w:val="00BD6FF4"/>
    <w:rsid w:val="00BF0C25"/>
    <w:rsid w:val="00BF2C41"/>
    <w:rsid w:val="00BF36BB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FE7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27AE"/>
    <w:rsid w:val="00D352C9"/>
    <w:rsid w:val="00D401A6"/>
    <w:rsid w:val="00D425B2"/>
    <w:rsid w:val="00D428D6"/>
    <w:rsid w:val="00D53DEE"/>
    <w:rsid w:val="00D552B2"/>
    <w:rsid w:val="00D608D1"/>
    <w:rsid w:val="00D74119"/>
    <w:rsid w:val="00D8075B"/>
    <w:rsid w:val="00D8678B"/>
    <w:rsid w:val="00D947ED"/>
    <w:rsid w:val="00DA2114"/>
    <w:rsid w:val="00DA2EEC"/>
    <w:rsid w:val="00DA5046"/>
    <w:rsid w:val="00DE09C0"/>
    <w:rsid w:val="00DE4A14"/>
    <w:rsid w:val="00DF320D"/>
    <w:rsid w:val="00DF71C8"/>
    <w:rsid w:val="00E1286F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279A"/>
    <w:rsid w:val="00EA4832"/>
    <w:rsid w:val="00EA4E9D"/>
    <w:rsid w:val="00EA5F4A"/>
    <w:rsid w:val="00EA673D"/>
    <w:rsid w:val="00EB33AE"/>
    <w:rsid w:val="00EC4899"/>
    <w:rsid w:val="00EC60B5"/>
    <w:rsid w:val="00ED03AB"/>
    <w:rsid w:val="00ED32D2"/>
    <w:rsid w:val="00EE32DE"/>
    <w:rsid w:val="00EE5457"/>
    <w:rsid w:val="00F000FD"/>
    <w:rsid w:val="00F070AB"/>
    <w:rsid w:val="00F17567"/>
    <w:rsid w:val="00F17C34"/>
    <w:rsid w:val="00F27A7B"/>
    <w:rsid w:val="00F33BB2"/>
    <w:rsid w:val="00F41555"/>
    <w:rsid w:val="00F4170A"/>
    <w:rsid w:val="00F526AF"/>
    <w:rsid w:val="00F617C3"/>
    <w:rsid w:val="00F7066B"/>
    <w:rsid w:val="00F838B9"/>
    <w:rsid w:val="00F83B28"/>
    <w:rsid w:val="00F90413"/>
    <w:rsid w:val="00FA46E5"/>
    <w:rsid w:val="00FB7DBA"/>
    <w:rsid w:val="00FC1C25"/>
    <w:rsid w:val="00FC2ECA"/>
    <w:rsid w:val="00FC3F45"/>
    <w:rsid w:val="00FD0060"/>
    <w:rsid w:val="00FD503F"/>
    <w:rsid w:val="00FD7589"/>
    <w:rsid w:val="00FE0D20"/>
    <w:rsid w:val="00FE2A07"/>
    <w:rsid w:val="00FE7E4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D068D"/>
  <w15:docId w15:val="{0B8BFB78-9240-4488-AE3C-D790280C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B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B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BB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B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BB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689D-4B93-4ACD-9FB1-1EA1E368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1078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2019-12-09T10:24:00Z</cp:lastPrinted>
  <dcterms:created xsi:type="dcterms:W3CDTF">2024-09-27T08:33:00Z</dcterms:created>
  <dcterms:modified xsi:type="dcterms:W3CDTF">2026-05-04T09:33:00Z</dcterms:modified>
</cp:coreProperties>
</file>